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cs="SimSun" w:hint="eastAsia"/>
          <w:sz w:val="20"/>
          <w:szCs w:val="20"/>
        </w:rPr>
        <w:t>全球</w:t>
      </w:r>
      <w:r w:rsidRPr="00F312AD">
        <w:rPr>
          <w:rFonts w:ascii="SimSun" w:hAnsi="SimSun" w:cs="SimSun"/>
          <w:sz w:val="20"/>
          <w:szCs w:val="20"/>
        </w:rPr>
        <w:t>RTC</w:t>
      </w:r>
      <w:r w:rsidRPr="00F312AD">
        <w:rPr>
          <w:rFonts w:ascii="SimSun" w:hAnsi="SimSun" w:cs="SimSun" w:hint="eastAsia"/>
          <w:sz w:val="20"/>
          <w:szCs w:val="20"/>
        </w:rPr>
        <w:t>平台縮短了时空的間隔，是一個</w:t>
      </w:r>
      <w:r w:rsidRPr="00F312AD">
        <w:rPr>
          <w:rFonts w:ascii="SimSun" w:hAnsi="SimSun" w:hint="eastAsia"/>
          <w:sz w:val="20"/>
          <w:szCs w:val="20"/>
        </w:rPr>
        <w:t>世界各地同修讲真相、劝三退，智慧、經驗共享的切磋交流平臺。可以根據自己的時間方便，參與到平臺打電話救人、集體學法、修煉與講真相交流。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您可以自由選擇參與到平臺的以下各直播室：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【</w:t>
      </w:r>
      <w:r w:rsidRPr="00F312AD">
        <w:rPr>
          <w:rFonts w:ascii="SimSun" w:hAnsi="SimSun"/>
          <w:sz w:val="20"/>
          <w:szCs w:val="20"/>
        </w:rPr>
        <w:t>101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"/>
          <w:attr w:name="UnitName" w:val="a"/>
        </w:smartTagPr>
        <w:r w:rsidRPr="00F312AD">
          <w:rPr>
            <w:rFonts w:ascii="SimSun" w:hAnsi="SimSun"/>
            <w:sz w:val="20"/>
            <w:szCs w:val="20"/>
          </w:rPr>
          <w:t>-1A</w:t>
        </w:r>
      </w:smartTag>
      <w:r w:rsidRPr="00F312AD">
        <w:rPr>
          <w:rFonts w:ascii="SimSun" w:hAnsi="SimSun" w:hint="eastAsia"/>
          <w:sz w:val="20"/>
          <w:szCs w:val="20"/>
        </w:rPr>
        <w:t>第一直播室】可自由參與到同修現場輪流撥打，與同修互相正念加持，一起救人。（主要撥打對象：</w:t>
      </w:r>
      <w:r w:rsidRPr="00F312AD">
        <w:rPr>
          <w:rFonts w:ascii="SimSun" w:hAnsi="SimSun"/>
          <w:sz w:val="20"/>
          <w:szCs w:val="20"/>
        </w:rPr>
        <w:t>RTC</w:t>
      </w:r>
      <w:r w:rsidRPr="00F312AD">
        <w:rPr>
          <w:rFonts w:ascii="SimSun" w:hAnsi="SimSun" w:hint="eastAsia"/>
          <w:sz w:val="20"/>
          <w:szCs w:val="20"/>
        </w:rPr>
        <w:t>勸三退號碼）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【</w:t>
      </w:r>
      <w:r w:rsidRPr="00F312AD">
        <w:rPr>
          <w:rFonts w:ascii="SimSun" w:hAnsi="SimSun"/>
          <w:sz w:val="20"/>
          <w:szCs w:val="20"/>
        </w:rPr>
        <w:t>101-1B</w:t>
      </w:r>
      <w:r w:rsidRPr="00F312AD">
        <w:rPr>
          <w:rFonts w:ascii="SimSun" w:hAnsi="SimSun" w:hint="eastAsia"/>
          <w:sz w:val="20"/>
          <w:szCs w:val="20"/>
        </w:rPr>
        <w:t>第二直播室</w:t>
      </w:r>
      <w:r w:rsidRPr="00F312AD">
        <w:rPr>
          <w:rFonts w:ascii="SimSun" w:hAnsi="SimSun"/>
          <w:sz w:val="20"/>
          <w:szCs w:val="20"/>
        </w:rPr>
        <w:t>-</w:t>
      </w:r>
      <w:r w:rsidRPr="00F312AD">
        <w:rPr>
          <w:rFonts w:ascii="SimSun" w:hAnsi="SimSun" w:hint="eastAsia"/>
          <w:sz w:val="20"/>
          <w:szCs w:val="20"/>
        </w:rPr>
        <w:t>分配撥打及咨詢】方便同修找搭檔一起打電話的房間。這個時段的主持人基本會在房間</w:t>
      </w:r>
      <w:r w:rsidRPr="00F312AD">
        <w:rPr>
          <w:rFonts w:ascii="SimSun" w:hAnsi="SimSun"/>
          <w:sz w:val="20"/>
          <w:szCs w:val="20"/>
        </w:rPr>
        <w:t>1</w:t>
      </w:r>
      <w:r w:rsidRPr="00F312AD">
        <w:rPr>
          <w:rFonts w:ascii="SimSun" w:hAnsi="SimSun" w:hint="eastAsia"/>
          <w:sz w:val="20"/>
          <w:szCs w:val="20"/>
        </w:rPr>
        <w:t>值班，為您安排可以一起打電話的同修，三三倆倆小范圍撥打。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【</w:t>
      </w:r>
      <w:r w:rsidRPr="00F312AD">
        <w:rPr>
          <w:rFonts w:ascii="SimSun" w:hAnsi="SimSun"/>
          <w:sz w:val="20"/>
          <w:szCs w:val="20"/>
        </w:rPr>
        <w:t>101-1D</w:t>
      </w:r>
      <w:r w:rsidRPr="00F312AD">
        <w:rPr>
          <w:rFonts w:ascii="SimSun" w:hAnsi="SimSun" w:hint="eastAsia"/>
          <w:sz w:val="20"/>
          <w:szCs w:val="20"/>
        </w:rPr>
        <w:t>現場短信彩信廣播值班室】現場配合平臺同修發送短信彩信廣播真相。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【</w:t>
      </w:r>
      <w:r w:rsidRPr="00F312AD">
        <w:rPr>
          <w:rFonts w:ascii="SimSun" w:hAnsi="SimSun"/>
          <w:sz w:val="20"/>
          <w:szCs w:val="20"/>
        </w:rPr>
        <w:t>102</w:t>
      </w:r>
      <w:r w:rsidRPr="00F312AD">
        <w:rPr>
          <w:rFonts w:ascii="SimSun" w:hAnsi="SimSun" w:hint="eastAsia"/>
          <w:sz w:val="20"/>
          <w:szCs w:val="20"/>
        </w:rPr>
        <w:t>培訓房間】對需要突破開口講真相勸、三退的同修提供方便。培訓主持人會對您進行一對一的親切輔導，手把手的幫助您突破自己拿起電話勸三退。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  <w:lang w:eastAsia="zh-CN"/>
        </w:rPr>
      </w:pPr>
      <w:r w:rsidRPr="00F312AD">
        <w:rPr>
          <w:rFonts w:ascii="SimSun" w:hAnsi="SimSun" w:hint="eastAsia"/>
          <w:sz w:val="20"/>
          <w:szCs w:val="20"/>
          <w:lang w:eastAsia="zh-CN"/>
        </w:rPr>
        <w:t>【</w:t>
      </w:r>
      <w:r w:rsidRPr="00F312AD">
        <w:rPr>
          <w:rFonts w:ascii="SimSun" w:hAnsi="SimSun"/>
          <w:sz w:val="20"/>
          <w:szCs w:val="20"/>
          <w:lang w:eastAsia="zh-CN"/>
        </w:rPr>
        <w:t>104RTC</w:t>
      </w:r>
      <w:r w:rsidRPr="00F312AD">
        <w:rPr>
          <w:rFonts w:ascii="SimSun" w:hAnsi="SimSun" w:hint="eastAsia"/>
          <w:sz w:val="20"/>
          <w:szCs w:val="20"/>
          <w:lang w:eastAsia="zh-CN"/>
        </w:rPr>
        <w:t>重點講真相直播室】随着正法进程的不断往前推进，国内形势变化非常大，参与迫害的高官纷纷落马，但迫害大法弟子的政策还在延续。我们发现很多党政机关的重要官员在当地掌握着很大的实权，由于长期受邪党谎言毒害和既得利益所趋，使得有些人还在昧着良心的直接或间接的参与着迫害，其实他们才是真正的受害者……。而到目前为止向各地官员讲真相是我们一直以来做的比较少的环节，也是国内大法弟子讲真相不太能触及得到的领域。所以，对这类人群讲清现在的形势，参与迫害所面临的后果，善待大法弟子才会有好的未来，并劝其退出邪党……对于解体迫害、救度众生有着相当大的意义！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  <w:lang w:eastAsia="zh-CN"/>
        </w:rPr>
      </w:pPr>
      <w:r w:rsidRPr="00F312AD">
        <w:rPr>
          <w:rFonts w:ascii="SimSun" w:hAnsi="SimSun" w:hint="eastAsia"/>
          <w:sz w:val="20"/>
          <w:szCs w:val="20"/>
          <w:lang w:eastAsia="zh-CN"/>
        </w:rPr>
        <w:t>還有【</w:t>
      </w:r>
      <w:r w:rsidRPr="00F312AD">
        <w:rPr>
          <w:rFonts w:ascii="SimSun" w:hAnsi="SimSun"/>
          <w:sz w:val="20"/>
          <w:szCs w:val="20"/>
          <w:lang w:eastAsia="zh-CN"/>
        </w:rPr>
        <w:t>106</w:t>
      </w:r>
      <w:r w:rsidRPr="00F312AD">
        <w:rPr>
          <w:rFonts w:ascii="SimSun" w:hAnsi="SimSun" w:hint="eastAsia"/>
          <w:sz w:val="20"/>
          <w:szCs w:val="20"/>
          <w:lang w:eastAsia="zh-CN"/>
        </w:rPr>
        <w:t>年长同修讲真相房间】【</w:t>
      </w:r>
      <w:r w:rsidRPr="00F312AD">
        <w:rPr>
          <w:rFonts w:ascii="SimSun" w:hAnsi="SimSun"/>
          <w:sz w:val="20"/>
          <w:szCs w:val="20"/>
          <w:lang w:eastAsia="zh-CN"/>
        </w:rPr>
        <w:t>107</w:t>
      </w:r>
      <w:r w:rsidRPr="00F312AD">
        <w:rPr>
          <w:rFonts w:ascii="SimSun" w:hAnsi="SimSun" w:hint="eastAsia"/>
          <w:sz w:val="20"/>
          <w:szCs w:val="20"/>
          <w:lang w:eastAsia="zh-CN"/>
        </w:rPr>
        <w:t>查號組】【</w:t>
      </w:r>
      <w:r w:rsidRPr="00F312AD">
        <w:rPr>
          <w:rFonts w:ascii="SimSun" w:hAnsi="SimSun"/>
          <w:sz w:val="20"/>
          <w:szCs w:val="20"/>
          <w:lang w:eastAsia="zh-CN"/>
        </w:rPr>
        <w:t>108</w:t>
      </w:r>
      <w:r w:rsidRPr="00F312AD">
        <w:rPr>
          <w:rFonts w:ascii="SimSun" w:hAnsi="SimSun" w:hint="eastAsia"/>
          <w:sz w:val="20"/>
          <w:szCs w:val="20"/>
          <w:lang w:eastAsia="zh-CN"/>
        </w:rPr>
        <w:t>青年大法弟子讲真相房间】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  <w:lang w:eastAsia="zh-CN"/>
        </w:rPr>
      </w:pPr>
      <w:r w:rsidRPr="00F312AD">
        <w:rPr>
          <w:rFonts w:ascii="SimSun" w:hAnsi="SimSun" w:hint="eastAsia"/>
          <w:sz w:val="20"/>
          <w:szCs w:val="20"/>
          <w:lang w:eastAsia="zh-CN"/>
        </w:rPr>
        <w:t>這是</w:t>
      </w:r>
      <w:r w:rsidRPr="00F312AD">
        <w:rPr>
          <w:rFonts w:ascii="SimSun" w:hAnsi="SimSun"/>
          <w:sz w:val="20"/>
          <w:szCs w:val="20"/>
          <w:lang w:eastAsia="zh-CN"/>
        </w:rPr>
        <w:t>RTC</w:t>
      </w:r>
      <w:r w:rsidRPr="00F312AD">
        <w:rPr>
          <w:rFonts w:ascii="SimSun" w:hAnsi="SimSun" w:hint="eastAsia"/>
          <w:sz w:val="20"/>
          <w:szCs w:val="20"/>
          <w:lang w:eastAsia="zh-CN"/>
        </w:rPr>
        <w:t>平臺的講真相專用網站，里面可下載各類真相資料與平臺簡介等參與方法，歡迎使用：</w:t>
      </w:r>
      <w:hyperlink r:id="rId6" w:history="1">
        <w:r w:rsidRPr="00F312AD">
          <w:rPr>
            <w:rStyle w:val="Hyperlink"/>
            <w:rFonts w:ascii="SimSun" w:hAnsi="SimSun"/>
            <w:sz w:val="20"/>
            <w:szCs w:val="20"/>
            <w:lang w:eastAsia="zh-CN"/>
          </w:rPr>
          <w:t>http://rtc.zn2.us/</w:t>
        </w:r>
      </w:hyperlink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※全球</w:t>
      </w:r>
      <w:r w:rsidRPr="00F312AD">
        <w:rPr>
          <w:rFonts w:ascii="SimSun" w:hAnsi="SimSun"/>
          <w:sz w:val="20"/>
          <w:szCs w:val="20"/>
        </w:rPr>
        <w:t>RTC</w:t>
      </w:r>
      <w:r w:rsidRPr="00F312AD">
        <w:rPr>
          <w:rFonts w:ascii="SimSun" w:hAnsi="SimSun" w:hint="eastAsia"/>
          <w:sz w:val="20"/>
          <w:szCs w:val="20"/>
        </w:rPr>
        <w:t>平臺愿同修在平臺上找到適合于自己的環境。歡迎您上平臺后輕松進入到以上各直播室，有不明白的地方可請教同修，同修們會為您耐心解答并提供方便。技術同修也會為您提供技術協助。如有不明之處可發郵箱與我們聯絡</w:t>
      </w:r>
      <w:hyperlink r:id="rId7" w:history="1">
        <w:r w:rsidRPr="00015B5A">
          <w:rPr>
            <w:rStyle w:val="Hyperlink"/>
            <w:rFonts w:ascii="SimSun" w:eastAsia="新細明體" w:hAnsi="SimSun"/>
            <w:sz w:val="20"/>
            <w:szCs w:val="20"/>
          </w:rPr>
          <w:t>rtc2017@unseen.is</w:t>
        </w:r>
      </w:hyperlink>
      <w:r w:rsidRPr="00F312AD">
        <w:rPr>
          <w:rFonts w:ascii="SimSun" w:hAnsi="SimSun"/>
          <w:sz w:val="20"/>
          <w:szCs w:val="20"/>
        </w:rPr>
        <w:t xml:space="preserve">  </w:t>
      </w:r>
      <w:r w:rsidRPr="00F312AD">
        <w:rPr>
          <w:rFonts w:ascii="SimSun" w:hAnsi="SimSun" w:hint="eastAsia"/>
          <w:sz w:val="20"/>
          <w:szCs w:val="20"/>
        </w:rPr>
        <w:t>謝謝！</w:t>
      </w:r>
    </w:p>
    <w:p w:rsidR="00216DB7" w:rsidRPr="00F312AD" w:rsidRDefault="00216DB7" w:rsidP="00B212C4">
      <w:pPr>
        <w:snapToGrid w:val="0"/>
        <w:spacing w:beforeLines="50" w:afterLines="50"/>
        <w:rPr>
          <w:rFonts w:ascii="SimSun" w:hAnsi="SimSun"/>
          <w:sz w:val="20"/>
          <w:szCs w:val="20"/>
        </w:rPr>
      </w:pPr>
    </w:p>
    <w:p w:rsidR="00216DB7" w:rsidRPr="00F312AD" w:rsidRDefault="00216DB7" w:rsidP="00851301">
      <w:pPr>
        <w:snapToGrid w:val="0"/>
        <w:spacing w:beforeLines="50" w:afterLines="50"/>
        <w:rPr>
          <w:rFonts w:ascii="SimSun" w:hAnsi="SimSun"/>
          <w:sz w:val="20"/>
          <w:szCs w:val="20"/>
        </w:rPr>
      </w:pPr>
      <w:r w:rsidRPr="00F312AD">
        <w:rPr>
          <w:rFonts w:ascii="SimSun" w:hAnsi="SimSun" w:hint="eastAsia"/>
          <w:sz w:val="20"/>
          <w:szCs w:val="20"/>
        </w:rPr>
        <w:t>全球</w:t>
      </w:r>
      <w:r w:rsidRPr="00F312AD">
        <w:rPr>
          <w:rFonts w:ascii="SimSun" w:hAnsi="SimSun"/>
          <w:sz w:val="20"/>
          <w:szCs w:val="20"/>
        </w:rPr>
        <w:t>RTC</w:t>
      </w:r>
      <w:r w:rsidRPr="00F312AD">
        <w:rPr>
          <w:rFonts w:ascii="SimSun" w:hAnsi="SimSun" w:hint="eastAsia"/>
          <w:sz w:val="20"/>
          <w:szCs w:val="20"/>
        </w:rPr>
        <w:t>平臺</w:t>
      </w:r>
      <w:r w:rsidRPr="00F312AD">
        <w:rPr>
          <w:rFonts w:ascii="SimSun" w:hAnsi="SimSun"/>
          <w:sz w:val="20"/>
          <w:szCs w:val="20"/>
        </w:rPr>
        <w:t xml:space="preserve"> </w:t>
      </w:r>
      <w:r w:rsidRPr="00F312AD">
        <w:rPr>
          <w:rFonts w:ascii="SimSun" w:hAnsi="SimSun" w:hint="eastAsia"/>
          <w:sz w:val="20"/>
          <w:szCs w:val="20"/>
        </w:rPr>
        <w:t>合十</w:t>
      </w:r>
    </w:p>
    <w:sectPr w:rsidR="00216DB7" w:rsidRPr="00F312AD" w:rsidSect="004A0EE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DB7" w:rsidRDefault="00216DB7">
      <w:r>
        <w:separator/>
      </w:r>
    </w:p>
  </w:endnote>
  <w:endnote w:type="continuationSeparator" w:id="0">
    <w:p w:rsidR="00216DB7" w:rsidRDefault="0021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湞憤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DB7" w:rsidRDefault="00216DB7">
      <w:r>
        <w:separator/>
      </w:r>
    </w:p>
  </w:footnote>
  <w:footnote w:type="continuationSeparator" w:id="0">
    <w:p w:rsidR="00216DB7" w:rsidRDefault="00216D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0EC9"/>
    <w:rsid w:val="00015B5A"/>
    <w:rsid w:val="000162C3"/>
    <w:rsid w:val="00016B00"/>
    <w:rsid w:val="00017489"/>
    <w:rsid w:val="00017C05"/>
    <w:rsid w:val="00030779"/>
    <w:rsid w:val="00035644"/>
    <w:rsid w:val="00035728"/>
    <w:rsid w:val="00050E13"/>
    <w:rsid w:val="00070CF8"/>
    <w:rsid w:val="00081394"/>
    <w:rsid w:val="0008695A"/>
    <w:rsid w:val="000931A4"/>
    <w:rsid w:val="000B2CC9"/>
    <w:rsid w:val="000B31C1"/>
    <w:rsid w:val="000C1F5C"/>
    <w:rsid w:val="000C288F"/>
    <w:rsid w:val="000C2BF3"/>
    <w:rsid w:val="000D678D"/>
    <w:rsid w:val="000E745C"/>
    <w:rsid w:val="000F3C02"/>
    <w:rsid w:val="00103E7D"/>
    <w:rsid w:val="00111FBC"/>
    <w:rsid w:val="0011503D"/>
    <w:rsid w:val="00116FCA"/>
    <w:rsid w:val="001210E7"/>
    <w:rsid w:val="00123085"/>
    <w:rsid w:val="00123224"/>
    <w:rsid w:val="00134DBA"/>
    <w:rsid w:val="001430F2"/>
    <w:rsid w:val="001533CD"/>
    <w:rsid w:val="001702C6"/>
    <w:rsid w:val="00187061"/>
    <w:rsid w:val="001920B2"/>
    <w:rsid w:val="001936C9"/>
    <w:rsid w:val="001A3782"/>
    <w:rsid w:val="001B00ED"/>
    <w:rsid w:val="001B2CBD"/>
    <w:rsid w:val="001B3F6A"/>
    <w:rsid w:val="001B7525"/>
    <w:rsid w:val="001B7921"/>
    <w:rsid w:val="001C26BB"/>
    <w:rsid w:val="001C2BC1"/>
    <w:rsid w:val="001D0EC9"/>
    <w:rsid w:val="001D7885"/>
    <w:rsid w:val="001E179E"/>
    <w:rsid w:val="00213377"/>
    <w:rsid w:val="00213BD5"/>
    <w:rsid w:val="00216D38"/>
    <w:rsid w:val="00216DB7"/>
    <w:rsid w:val="00217F18"/>
    <w:rsid w:val="00234340"/>
    <w:rsid w:val="0025485F"/>
    <w:rsid w:val="00255902"/>
    <w:rsid w:val="00256DDE"/>
    <w:rsid w:val="00263B41"/>
    <w:rsid w:val="00271E47"/>
    <w:rsid w:val="00280BBF"/>
    <w:rsid w:val="00291479"/>
    <w:rsid w:val="00291BF3"/>
    <w:rsid w:val="00295A66"/>
    <w:rsid w:val="00296049"/>
    <w:rsid w:val="002A734A"/>
    <w:rsid w:val="002B72F9"/>
    <w:rsid w:val="002C27E1"/>
    <w:rsid w:val="002D7C4B"/>
    <w:rsid w:val="002F484D"/>
    <w:rsid w:val="002F562C"/>
    <w:rsid w:val="00301F35"/>
    <w:rsid w:val="00303B05"/>
    <w:rsid w:val="003049E4"/>
    <w:rsid w:val="0031119B"/>
    <w:rsid w:val="00316A05"/>
    <w:rsid w:val="0032679D"/>
    <w:rsid w:val="0032705C"/>
    <w:rsid w:val="0032752B"/>
    <w:rsid w:val="00330D2D"/>
    <w:rsid w:val="00336882"/>
    <w:rsid w:val="003400DE"/>
    <w:rsid w:val="00343368"/>
    <w:rsid w:val="0035133D"/>
    <w:rsid w:val="00356E0A"/>
    <w:rsid w:val="00367E1B"/>
    <w:rsid w:val="00374F67"/>
    <w:rsid w:val="00383422"/>
    <w:rsid w:val="00385FB8"/>
    <w:rsid w:val="00386B29"/>
    <w:rsid w:val="003A0A31"/>
    <w:rsid w:val="003A4525"/>
    <w:rsid w:val="003A66B3"/>
    <w:rsid w:val="003C114E"/>
    <w:rsid w:val="003C2E56"/>
    <w:rsid w:val="003C69B4"/>
    <w:rsid w:val="003E0997"/>
    <w:rsid w:val="003E128B"/>
    <w:rsid w:val="003E4788"/>
    <w:rsid w:val="003F1B86"/>
    <w:rsid w:val="003F7208"/>
    <w:rsid w:val="00400D6A"/>
    <w:rsid w:val="00402EFC"/>
    <w:rsid w:val="004062C7"/>
    <w:rsid w:val="00413D77"/>
    <w:rsid w:val="0041569A"/>
    <w:rsid w:val="00423AF2"/>
    <w:rsid w:val="004278D8"/>
    <w:rsid w:val="004279E3"/>
    <w:rsid w:val="0043171B"/>
    <w:rsid w:val="00432441"/>
    <w:rsid w:val="00432B46"/>
    <w:rsid w:val="0045516C"/>
    <w:rsid w:val="00461268"/>
    <w:rsid w:val="00466A7F"/>
    <w:rsid w:val="004739D5"/>
    <w:rsid w:val="00475479"/>
    <w:rsid w:val="00493EC1"/>
    <w:rsid w:val="004964B4"/>
    <w:rsid w:val="004A0EE9"/>
    <w:rsid w:val="004B7553"/>
    <w:rsid w:val="004D0B5A"/>
    <w:rsid w:val="004D77FE"/>
    <w:rsid w:val="004D7B1E"/>
    <w:rsid w:val="004D7C09"/>
    <w:rsid w:val="004E3E09"/>
    <w:rsid w:val="004E5FCD"/>
    <w:rsid w:val="004F2F23"/>
    <w:rsid w:val="0050191F"/>
    <w:rsid w:val="00507EB4"/>
    <w:rsid w:val="00511BE3"/>
    <w:rsid w:val="00514610"/>
    <w:rsid w:val="00515D1C"/>
    <w:rsid w:val="00527C6C"/>
    <w:rsid w:val="005337C8"/>
    <w:rsid w:val="00537548"/>
    <w:rsid w:val="00542AC9"/>
    <w:rsid w:val="00544B94"/>
    <w:rsid w:val="005459CB"/>
    <w:rsid w:val="00554E0F"/>
    <w:rsid w:val="00570DF4"/>
    <w:rsid w:val="005A3166"/>
    <w:rsid w:val="005A5417"/>
    <w:rsid w:val="005C4DE9"/>
    <w:rsid w:val="005D1DEC"/>
    <w:rsid w:val="005D41A8"/>
    <w:rsid w:val="005D7A61"/>
    <w:rsid w:val="005D7EE5"/>
    <w:rsid w:val="005E00CC"/>
    <w:rsid w:val="005F2CEA"/>
    <w:rsid w:val="005F46F6"/>
    <w:rsid w:val="005F5A19"/>
    <w:rsid w:val="00613D31"/>
    <w:rsid w:val="00616D59"/>
    <w:rsid w:val="006200DF"/>
    <w:rsid w:val="00622A51"/>
    <w:rsid w:val="00626DBC"/>
    <w:rsid w:val="00627678"/>
    <w:rsid w:val="00632EBA"/>
    <w:rsid w:val="00637F83"/>
    <w:rsid w:val="00642328"/>
    <w:rsid w:val="006433D0"/>
    <w:rsid w:val="006457EA"/>
    <w:rsid w:val="006468F5"/>
    <w:rsid w:val="00657753"/>
    <w:rsid w:val="00657F9C"/>
    <w:rsid w:val="0066164C"/>
    <w:rsid w:val="00674178"/>
    <w:rsid w:val="00680F2E"/>
    <w:rsid w:val="00687F3F"/>
    <w:rsid w:val="00694C4A"/>
    <w:rsid w:val="006A1FCF"/>
    <w:rsid w:val="006A3610"/>
    <w:rsid w:val="006A7132"/>
    <w:rsid w:val="006C3F31"/>
    <w:rsid w:val="006C6E51"/>
    <w:rsid w:val="006D1F06"/>
    <w:rsid w:val="006D7469"/>
    <w:rsid w:val="006D74B6"/>
    <w:rsid w:val="006E3C4A"/>
    <w:rsid w:val="0070034A"/>
    <w:rsid w:val="00701D7D"/>
    <w:rsid w:val="00707533"/>
    <w:rsid w:val="00710FD1"/>
    <w:rsid w:val="00712EDA"/>
    <w:rsid w:val="00713F59"/>
    <w:rsid w:val="00731F63"/>
    <w:rsid w:val="007324CB"/>
    <w:rsid w:val="007335AD"/>
    <w:rsid w:val="00737BBB"/>
    <w:rsid w:val="00740BE6"/>
    <w:rsid w:val="00751A91"/>
    <w:rsid w:val="007615D3"/>
    <w:rsid w:val="00782358"/>
    <w:rsid w:val="00786C05"/>
    <w:rsid w:val="007A2AEC"/>
    <w:rsid w:val="007A41AD"/>
    <w:rsid w:val="007A571C"/>
    <w:rsid w:val="007A5BA9"/>
    <w:rsid w:val="007C0089"/>
    <w:rsid w:val="007C26FA"/>
    <w:rsid w:val="007C3425"/>
    <w:rsid w:val="007C35CD"/>
    <w:rsid w:val="007C63C8"/>
    <w:rsid w:val="007C6D8E"/>
    <w:rsid w:val="007E761F"/>
    <w:rsid w:val="007F0E8D"/>
    <w:rsid w:val="007F341D"/>
    <w:rsid w:val="007F5096"/>
    <w:rsid w:val="007F712E"/>
    <w:rsid w:val="007F7B77"/>
    <w:rsid w:val="00800B45"/>
    <w:rsid w:val="008123D8"/>
    <w:rsid w:val="00823BF5"/>
    <w:rsid w:val="008244F9"/>
    <w:rsid w:val="008247AE"/>
    <w:rsid w:val="00827D94"/>
    <w:rsid w:val="00832553"/>
    <w:rsid w:val="0083266D"/>
    <w:rsid w:val="008422FA"/>
    <w:rsid w:val="00842E23"/>
    <w:rsid w:val="00851301"/>
    <w:rsid w:val="00857A3E"/>
    <w:rsid w:val="00857E4B"/>
    <w:rsid w:val="0086773F"/>
    <w:rsid w:val="008773C1"/>
    <w:rsid w:val="0088226B"/>
    <w:rsid w:val="00882920"/>
    <w:rsid w:val="00890AE8"/>
    <w:rsid w:val="00892FE5"/>
    <w:rsid w:val="0089753E"/>
    <w:rsid w:val="008B3B27"/>
    <w:rsid w:val="008B4150"/>
    <w:rsid w:val="008D022D"/>
    <w:rsid w:val="008D0798"/>
    <w:rsid w:val="008D1559"/>
    <w:rsid w:val="008F3434"/>
    <w:rsid w:val="008F59E7"/>
    <w:rsid w:val="008F5D1C"/>
    <w:rsid w:val="00901196"/>
    <w:rsid w:val="009027DD"/>
    <w:rsid w:val="009146DD"/>
    <w:rsid w:val="00916D6D"/>
    <w:rsid w:val="00922E5E"/>
    <w:rsid w:val="00923FFB"/>
    <w:rsid w:val="00926E1E"/>
    <w:rsid w:val="00935561"/>
    <w:rsid w:val="00936BF7"/>
    <w:rsid w:val="00940532"/>
    <w:rsid w:val="00941727"/>
    <w:rsid w:val="00946452"/>
    <w:rsid w:val="009533C2"/>
    <w:rsid w:val="009727AF"/>
    <w:rsid w:val="00973E02"/>
    <w:rsid w:val="00981446"/>
    <w:rsid w:val="009823AD"/>
    <w:rsid w:val="009830A6"/>
    <w:rsid w:val="00990A35"/>
    <w:rsid w:val="009A139A"/>
    <w:rsid w:val="009A1CF3"/>
    <w:rsid w:val="009A4D16"/>
    <w:rsid w:val="009B7788"/>
    <w:rsid w:val="009C0D0B"/>
    <w:rsid w:val="009C16E4"/>
    <w:rsid w:val="009C1FC1"/>
    <w:rsid w:val="009C2D4A"/>
    <w:rsid w:val="009C410B"/>
    <w:rsid w:val="009C4CA4"/>
    <w:rsid w:val="009D1C03"/>
    <w:rsid w:val="009F2812"/>
    <w:rsid w:val="00A04C29"/>
    <w:rsid w:val="00A06CC3"/>
    <w:rsid w:val="00A071AC"/>
    <w:rsid w:val="00A21F35"/>
    <w:rsid w:val="00A3077B"/>
    <w:rsid w:val="00A412E6"/>
    <w:rsid w:val="00A609FD"/>
    <w:rsid w:val="00A7307E"/>
    <w:rsid w:val="00AB553B"/>
    <w:rsid w:val="00AC485A"/>
    <w:rsid w:val="00AC5A06"/>
    <w:rsid w:val="00AD6659"/>
    <w:rsid w:val="00AE2FFB"/>
    <w:rsid w:val="00AE5721"/>
    <w:rsid w:val="00AE5AA4"/>
    <w:rsid w:val="00AF3017"/>
    <w:rsid w:val="00AF5280"/>
    <w:rsid w:val="00B0150A"/>
    <w:rsid w:val="00B01D91"/>
    <w:rsid w:val="00B07F84"/>
    <w:rsid w:val="00B10626"/>
    <w:rsid w:val="00B11C92"/>
    <w:rsid w:val="00B13641"/>
    <w:rsid w:val="00B163F7"/>
    <w:rsid w:val="00B212C4"/>
    <w:rsid w:val="00B22A1E"/>
    <w:rsid w:val="00B34F40"/>
    <w:rsid w:val="00B35EAC"/>
    <w:rsid w:val="00B36E1A"/>
    <w:rsid w:val="00B40933"/>
    <w:rsid w:val="00B4393E"/>
    <w:rsid w:val="00B46C7B"/>
    <w:rsid w:val="00B65E57"/>
    <w:rsid w:val="00B85020"/>
    <w:rsid w:val="00B865A7"/>
    <w:rsid w:val="00B87F91"/>
    <w:rsid w:val="00BB02A3"/>
    <w:rsid w:val="00BB34C0"/>
    <w:rsid w:val="00BB7D5A"/>
    <w:rsid w:val="00BC2D6E"/>
    <w:rsid w:val="00BD621C"/>
    <w:rsid w:val="00BE43D8"/>
    <w:rsid w:val="00C06FDC"/>
    <w:rsid w:val="00C103AF"/>
    <w:rsid w:val="00C167E5"/>
    <w:rsid w:val="00C31C5C"/>
    <w:rsid w:val="00C4198C"/>
    <w:rsid w:val="00C53504"/>
    <w:rsid w:val="00C55646"/>
    <w:rsid w:val="00C6295D"/>
    <w:rsid w:val="00C64009"/>
    <w:rsid w:val="00C71390"/>
    <w:rsid w:val="00C742C1"/>
    <w:rsid w:val="00C76C89"/>
    <w:rsid w:val="00C818B0"/>
    <w:rsid w:val="00C83805"/>
    <w:rsid w:val="00C86042"/>
    <w:rsid w:val="00C8750D"/>
    <w:rsid w:val="00C949D2"/>
    <w:rsid w:val="00CA05CB"/>
    <w:rsid w:val="00CA5172"/>
    <w:rsid w:val="00CB2749"/>
    <w:rsid w:val="00CB62E6"/>
    <w:rsid w:val="00CC2D5F"/>
    <w:rsid w:val="00CD2705"/>
    <w:rsid w:val="00CE2705"/>
    <w:rsid w:val="00CE736B"/>
    <w:rsid w:val="00CF5622"/>
    <w:rsid w:val="00CF7CFC"/>
    <w:rsid w:val="00D011EB"/>
    <w:rsid w:val="00D07005"/>
    <w:rsid w:val="00D22345"/>
    <w:rsid w:val="00D229A9"/>
    <w:rsid w:val="00D22CBC"/>
    <w:rsid w:val="00D3591F"/>
    <w:rsid w:val="00D41CF5"/>
    <w:rsid w:val="00D43CCA"/>
    <w:rsid w:val="00D4409A"/>
    <w:rsid w:val="00D5069E"/>
    <w:rsid w:val="00D5279B"/>
    <w:rsid w:val="00D64589"/>
    <w:rsid w:val="00D65561"/>
    <w:rsid w:val="00D66DA1"/>
    <w:rsid w:val="00D8419F"/>
    <w:rsid w:val="00D871C4"/>
    <w:rsid w:val="00D97512"/>
    <w:rsid w:val="00DA338A"/>
    <w:rsid w:val="00DA42FA"/>
    <w:rsid w:val="00DA4B3A"/>
    <w:rsid w:val="00DA7AF3"/>
    <w:rsid w:val="00DB2E1F"/>
    <w:rsid w:val="00DB37C1"/>
    <w:rsid w:val="00E35D28"/>
    <w:rsid w:val="00E3799B"/>
    <w:rsid w:val="00E37E20"/>
    <w:rsid w:val="00E4061F"/>
    <w:rsid w:val="00E42AFD"/>
    <w:rsid w:val="00E43D8E"/>
    <w:rsid w:val="00E503F8"/>
    <w:rsid w:val="00E616B1"/>
    <w:rsid w:val="00E64632"/>
    <w:rsid w:val="00EC04BE"/>
    <w:rsid w:val="00EC1790"/>
    <w:rsid w:val="00EC345B"/>
    <w:rsid w:val="00EC493C"/>
    <w:rsid w:val="00EC528F"/>
    <w:rsid w:val="00ED079D"/>
    <w:rsid w:val="00ED402D"/>
    <w:rsid w:val="00ED457B"/>
    <w:rsid w:val="00ED53FF"/>
    <w:rsid w:val="00ED54E1"/>
    <w:rsid w:val="00EE4F47"/>
    <w:rsid w:val="00EE71D0"/>
    <w:rsid w:val="00EF5CB7"/>
    <w:rsid w:val="00EF7E98"/>
    <w:rsid w:val="00F06A46"/>
    <w:rsid w:val="00F13439"/>
    <w:rsid w:val="00F21736"/>
    <w:rsid w:val="00F3048E"/>
    <w:rsid w:val="00F312AD"/>
    <w:rsid w:val="00F36116"/>
    <w:rsid w:val="00F457C3"/>
    <w:rsid w:val="00F51B72"/>
    <w:rsid w:val="00F51C64"/>
    <w:rsid w:val="00F66221"/>
    <w:rsid w:val="00F66F10"/>
    <w:rsid w:val="00F7182B"/>
    <w:rsid w:val="00F727FE"/>
    <w:rsid w:val="00F755EB"/>
    <w:rsid w:val="00F90026"/>
    <w:rsid w:val="00FA1251"/>
    <w:rsid w:val="00FA2468"/>
    <w:rsid w:val="00FA32B7"/>
    <w:rsid w:val="00FC33AF"/>
    <w:rsid w:val="00FC4188"/>
    <w:rsid w:val="00FC6C65"/>
    <w:rsid w:val="00FD38B5"/>
    <w:rsid w:val="00FD6FF2"/>
    <w:rsid w:val="00FD7373"/>
    <w:rsid w:val="00FE31BE"/>
    <w:rsid w:val="00FE62F9"/>
    <w:rsid w:val="00FF2E6D"/>
    <w:rsid w:val="00FF66A1"/>
    <w:rsid w:val="00FF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AF3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7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53152"/>
    <w:rPr>
      <w:rFonts w:ascii="Calibri" w:hAnsi="Calibri"/>
      <w:sz w:val="20"/>
      <w:szCs w:val="20"/>
    </w:rPr>
  </w:style>
  <w:style w:type="paragraph" w:styleId="Footer">
    <w:name w:val="footer"/>
    <w:basedOn w:val="Normal"/>
    <w:link w:val="FooterChar"/>
    <w:uiPriority w:val="99"/>
    <w:rsid w:val="001D7885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53152"/>
    <w:rPr>
      <w:rFonts w:ascii="Calibri" w:hAnsi="Calibri"/>
      <w:sz w:val="20"/>
      <w:szCs w:val="20"/>
    </w:rPr>
  </w:style>
  <w:style w:type="character" w:styleId="Hyperlink">
    <w:name w:val="Hyperlink"/>
    <w:basedOn w:val="DefaultParagraphFont"/>
    <w:uiPriority w:val="99"/>
    <w:rsid w:val="00DA7A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tc2017@unseen.i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tc.zn2.u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141</Words>
  <Characters>810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2017-05-02T02:06:00Z</dcterms:created>
  <dcterms:modified xsi:type="dcterms:W3CDTF">2017-08-28T07:53:00Z</dcterms:modified>
</cp:coreProperties>
</file>